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90ED6" w14:textId="77777777" w:rsidR="00D17BF9" w:rsidRDefault="00D17BF9" w:rsidP="00D17B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Walter SPYTYE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66B1210" w14:textId="77777777" w:rsidR="00D17BF9" w:rsidRDefault="00D17BF9" w:rsidP="00D17B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Hales, Norfolk.</w:t>
      </w:r>
    </w:p>
    <w:p w14:paraId="04A0E65A" w14:textId="77777777" w:rsidR="00D17BF9" w:rsidRDefault="00D17BF9" w:rsidP="00D17BF9">
      <w:pPr>
        <w:rPr>
          <w:rFonts w:ascii="Times New Roman" w:hAnsi="Times New Roman" w:cs="Times New Roman"/>
        </w:rPr>
      </w:pPr>
    </w:p>
    <w:p w14:paraId="2BB1CBF6" w14:textId="77777777" w:rsidR="00D17BF9" w:rsidRDefault="00D17BF9" w:rsidP="00D17BF9">
      <w:pPr>
        <w:rPr>
          <w:rFonts w:ascii="Times New Roman" w:hAnsi="Times New Roman" w:cs="Times New Roman"/>
        </w:rPr>
      </w:pPr>
    </w:p>
    <w:p w14:paraId="5EEA57DC" w14:textId="77777777" w:rsidR="00D17BF9" w:rsidRDefault="00D17BF9" w:rsidP="00D17B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Thomas </w:t>
      </w:r>
      <w:proofErr w:type="spellStart"/>
      <w:r>
        <w:rPr>
          <w:rFonts w:ascii="Times New Roman" w:hAnsi="Times New Roman" w:cs="Times New Roman"/>
        </w:rPr>
        <w:t>Stynard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</w:rPr>
        <w:t>St.Olaves</w:t>
      </w:r>
      <w:proofErr w:type="spellEnd"/>
      <w:proofErr w:type="gramEnd"/>
      <w:r>
        <w:rPr>
          <w:rFonts w:ascii="Times New Roman" w:hAnsi="Times New Roman" w:cs="Times New Roman"/>
        </w:rPr>
        <w:t>, Suffolk(q.v.),</w:t>
      </w:r>
    </w:p>
    <w:p w14:paraId="5F39754D" w14:textId="77777777" w:rsidR="00D17BF9" w:rsidRDefault="00D17BF9" w:rsidP="00D17B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Knyght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Somerleyton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Clerke</w:t>
      </w:r>
      <w:proofErr w:type="spellEnd"/>
      <w:r>
        <w:rPr>
          <w:rFonts w:ascii="Times New Roman" w:hAnsi="Times New Roman" w:cs="Times New Roman"/>
        </w:rPr>
        <w:t xml:space="preserve"> of Bardwell(q.v.).</w:t>
      </w:r>
    </w:p>
    <w:p w14:paraId="3A55F7C5" w14:textId="77777777" w:rsidR="00D17BF9" w:rsidRDefault="00D17BF9" w:rsidP="00D17B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1254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F0F1085" w14:textId="77777777" w:rsidR="00D17BF9" w:rsidRDefault="00D17BF9" w:rsidP="00D17BF9">
      <w:pPr>
        <w:rPr>
          <w:rFonts w:ascii="Times New Roman" w:hAnsi="Times New Roman" w:cs="Times New Roman"/>
        </w:rPr>
      </w:pPr>
    </w:p>
    <w:p w14:paraId="4FF96A86" w14:textId="77777777" w:rsidR="00D17BF9" w:rsidRDefault="00D17BF9" w:rsidP="00D17BF9">
      <w:pPr>
        <w:rPr>
          <w:rFonts w:ascii="Times New Roman" w:hAnsi="Times New Roman" w:cs="Times New Roman"/>
        </w:rPr>
      </w:pPr>
    </w:p>
    <w:p w14:paraId="2E7876F7" w14:textId="77777777" w:rsidR="00D17BF9" w:rsidRDefault="00D17BF9" w:rsidP="00D17B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January 2019</w:t>
      </w:r>
    </w:p>
    <w:p w14:paraId="64771E12" w14:textId="77777777" w:rsidR="006B2F86" w:rsidRPr="00E71FC3" w:rsidRDefault="00D17BF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B921D8" w14:textId="77777777" w:rsidR="00D17BF9" w:rsidRDefault="00D17BF9" w:rsidP="00E71FC3">
      <w:r>
        <w:separator/>
      </w:r>
    </w:p>
  </w:endnote>
  <w:endnote w:type="continuationSeparator" w:id="0">
    <w:p w14:paraId="27407860" w14:textId="77777777" w:rsidR="00D17BF9" w:rsidRDefault="00D17BF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0A69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98410" w14:textId="77777777" w:rsidR="00D17BF9" w:rsidRDefault="00D17BF9" w:rsidP="00E71FC3">
      <w:r>
        <w:separator/>
      </w:r>
    </w:p>
  </w:footnote>
  <w:footnote w:type="continuationSeparator" w:id="0">
    <w:p w14:paraId="19B9963C" w14:textId="77777777" w:rsidR="00D17BF9" w:rsidRDefault="00D17BF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BF9"/>
    <w:rsid w:val="001A7C09"/>
    <w:rsid w:val="00577BD5"/>
    <w:rsid w:val="00656CBA"/>
    <w:rsid w:val="006A1F77"/>
    <w:rsid w:val="00733BE7"/>
    <w:rsid w:val="00AB52E8"/>
    <w:rsid w:val="00B16D3F"/>
    <w:rsid w:val="00BB41AC"/>
    <w:rsid w:val="00D17BF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7FCB2"/>
  <w15:chartTrackingRefBased/>
  <w15:docId w15:val="{FF7A0636-0A3E-485F-ABE2-912E7A58F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7BF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17B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2019-01-25T21:43:00Z</dcterms:created>
  <dcterms:modified xsi:type="dcterms:W3CDTF">2019-01-25T21:45:00Z</dcterms:modified>
</cp:coreProperties>
</file>